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5A1D7" w14:textId="72253BFB" w:rsidR="00BA00AB" w:rsidRDefault="008307C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Edmund SOTHYBE</w:t>
      </w:r>
      <w:r>
        <w:rPr>
          <w:rFonts w:cs="Times New Roman"/>
          <w:szCs w:val="24"/>
        </w:rPr>
        <w:t xml:space="preserve">      (d.1452-3)</w:t>
      </w:r>
    </w:p>
    <w:p w14:paraId="197B10CF" w14:textId="23D68291" w:rsidR="008307C7" w:rsidRDefault="008307C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Otteringham.</w:t>
      </w:r>
    </w:p>
    <w:p w14:paraId="775BBDE1" w14:textId="15904C57" w:rsidR="008307C7" w:rsidRDefault="008307C7" w:rsidP="009139A6">
      <w:pPr>
        <w:pStyle w:val="NoSpacing"/>
        <w:rPr>
          <w:rFonts w:cs="Times New Roman"/>
          <w:szCs w:val="24"/>
        </w:rPr>
      </w:pPr>
    </w:p>
    <w:p w14:paraId="5BCD52C9" w14:textId="6EEDD729" w:rsidR="008307C7" w:rsidRDefault="008307C7" w:rsidP="009139A6">
      <w:pPr>
        <w:pStyle w:val="NoSpacing"/>
        <w:rPr>
          <w:rFonts w:cs="Times New Roman"/>
          <w:szCs w:val="24"/>
        </w:rPr>
      </w:pPr>
    </w:p>
    <w:p w14:paraId="3564408C" w14:textId="7B74D50D" w:rsidR="008307C7" w:rsidRDefault="008307C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Sep.1452</w:t>
      </w:r>
      <w:r>
        <w:rPr>
          <w:rFonts w:cs="Times New Roman"/>
          <w:szCs w:val="24"/>
        </w:rPr>
        <w:tab/>
        <w:t>He made his Will.   (W.Y.R. p.155)</w:t>
      </w:r>
    </w:p>
    <w:p w14:paraId="4C1E5366" w14:textId="049DD1C6" w:rsidR="008307C7" w:rsidRDefault="008307C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Jun.</w:t>
      </w:r>
      <w:r>
        <w:rPr>
          <w:rFonts w:cs="Times New Roman"/>
          <w:szCs w:val="24"/>
        </w:rPr>
        <w:tab/>
        <w:t>1453</w:t>
      </w:r>
      <w:r>
        <w:rPr>
          <w:rFonts w:cs="Times New Roman"/>
          <w:szCs w:val="24"/>
        </w:rPr>
        <w:tab/>
        <w:t>Probate of his Will.   (ibid.)</w:t>
      </w:r>
    </w:p>
    <w:p w14:paraId="35854FB4" w14:textId="564F7DC3" w:rsidR="008307C7" w:rsidRDefault="008307C7" w:rsidP="009139A6">
      <w:pPr>
        <w:pStyle w:val="NoSpacing"/>
        <w:rPr>
          <w:rFonts w:cs="Times New Roman"/>
          <w:szCs w:val="24"/>
        </w:rPr>
      </w:pPr>
    </w:p>
    <w:p w14:paraId="429885B8" w14:textId="704EC28D" w:rsidR="008307C7" w:rsidRDefault="008307C7" w:rsidP="009139A6">
      <w:pPr>
        <w:pStyle w:val="NoSpacing"/>
        <w:rPr>
          <w:rFonts w:cs="Times New Roman"/>
          <w:szCs w:val="24"/>
        </w:rPr>
      </w:pPr>
    </w:p>
    <w:p w14:paraId="188A8BD8" w14:textId="0DD9DB0A" w:rsidR="008307C7" w:rsidRPr="008307C7" w:rsidRDefault="008307C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March 2023</w:t>
      </w:r>
    </w:p>
    <w:sectPr w:rsidR="008307C7" w:rsidRPr="008307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FB1FC" w14:textId="77777777" w:rsidR="008307C7" w:rsidRDefault="008307C7" w:rsidP="009139A6">
      <w:r>
        <w:separator/>
      </w:r>
    </w:p>
  </w:endnote>
  <w:endnote w:type="continuationSeparator" w:id="0">
    <w:p w14:paraId="22D7652F" w14:textId="77777777" w:rsidR="008307C7" w:rsidRDefault="008307C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6F3D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D27D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EF14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EB8D4" w14:textId="77777777" w:rsidR="008307C7" w:rsidRDefault="008307C7" w:rsidP="009139A6">
      <w:r>
        <w:separator/>
      </w:r>
    </w:p>
  </w:footnote>
  <w:footnote w:type="continuationSeparator" w:id="0">
    <w:p w14:paraId="71906B93" w14:textId="77777777" w:rsidR="008307C7" w:rsidRDefault="008307C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06C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8FB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8EE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7C7"/>
    <w:rsid w:val="000666E0"/>
    <w:rsid w:val="002510B7"/>
    <w:rsid w:val="005C130B"/>
    <w:rsid w:val="00826F5C"/>
    <w:rsid w:val="008307C7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93A0A"/>
  <w15:chartTrackingRefBased/>
  <w15:docId w15:val="{5C3F0460-DC93-45A1-9DBD-47C34B43E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2023-03-17T22:07:00Z</dcterms:created>
  <dcterms:modified xsi:type="dcterms:W3CDTF">2023-03-17T22:10:00Z</dcterms:modified>
</cp:coreProperties>
</file>